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7FB5" w:rsidRPr="007866E7" w:rsidRDefault="00AD7FB5" w:rsidP="00B22519">
      <w:pPr>
        <w:pStyle w:val="G3titolo"/>
        <w:rPr>
          <w:rStyle w:val="G3domanda"/>
          <w:b/>
          <w:color w:val="595959" w:themeColor="text1" w:themeTint="A6"/>
          <w:lang w:val="it-IT"/>
        </w:rPr>
      </w:pPr>
      <w:r w:rsidRPr="007866E7">
        <w:rPr>
          <w:rStyle w:val="G3domanda"/>
          <w:b/>
          <w:color w:val="595959" w:themeColor="text1" w:themeTint="A6"/>
          <w:lang w:val="it-IT"/>
        </w:rPr>
        <w:t xml:space="preserve">GG3 </w:t>
      </w:r>
      <w:r w:rsidR="007866E7">
        <w:rPr>
          <w:rStyle w:val="G3domanda"/>
          <w:b/>
          <w:color w:val="595959" w:themeColor="text1" w:themeTint="A6"/>
          <w:lang w:val="it-IT"/>
        </w:rPr>
        <w:t xml:space="preserve">8-9_2013 </w:t>
      </w:r>
      <w:r w:rsidRPr="007866E7">
        <w:rPr>
          <w:rStyle w:val="G3domanda"/>
          <w:b/>
          <w:color w:val="595959" w:themeColor="text1" w:themeTint="A6"/>
          <w:lang w:val="it-IT"/>
        </w:rPr>
        <w:t>pag. 0</w:t>
      </w:r>
      <w:r w:rsidR="007866E7">
        <w:rPr>
          <w:rStyle w:val="G3domanda"/>
          <w:b/>
          <w:color w:val="595959" w:themeColor="text1" w:themeTint="A6"/>
          <w:lang w:val="it-IT"/>
        </w:rPr>
        <w:t>3</w:t>
      </w:r>
    </w:p>
    <w:p w:rsidR="007866E7" w:rsidRDefault="007866E7" w:rsidP="00B22519">
      <w:pPr>
        <w:pStyle w:val="G3titolo"/>
        <w:rPr>
          <w:rStyle w:val="G3domanda"/>
          <w:lang w:val="it-IT"/>
        </w:rPr>
      </w:pPr>
    </w:p>
    <w:p w:rsidR="00802170" w:rsidRPr="007866E7" w:rsidRDefault="007866E7" w:rsidP="00B22519">
      <w:pPr>
        <w:pStyle w:val="G3titolo"/>
        <w:rPr>
          <w:rStyle w:val="G3domanda"/>
          <w:lang w:val="it-IT"/>
        </w:rPr>
      </w:pPr>
      <w:r w:rsidRPr="007866E7">
        <w:rPr>
          <w:rStyle w:val="G3domanda"/>
          <w:lang w:val="it-IT"/>
        </w:rPr>
        <w:t>SCRIGNO</w:t>
      </w:r>
    </w:p>
    <w:p w:rsidR="007866E7" w:rsidRPr="007866E7" w:rsidRDefault="007866E7" w:rsidP="007866E7">
      <w:pPr>
        <w:pStyle w:val="G3titolo"/>
        <w:jc w:val="both"/>
        <w:rPr>
          <w:rStyle w:val="G3domanda"/>
          <w:b/>
          <w:lang w:val="it-IT"/>
        </w:rPr>
      </w:pPr>
      <w:r w:rsidRPr="007866E7">
        <w:rPr>
          <w:rStyle w:val="G3domanda"/>
          <w:b/>
          <w:lang w:val="it-IT"/>
        </w:rPr>
        <w:t>Dove inizia la pace</w:t>
      </w:r>
    </w:p>
    <w:p w:rsidR="001555AC" w:rsidRPr="001555AC" w:rsidRDefault="001555AC" w:rsidP="00E115A4">
      <w:pPr>
        <w:pStyle w:val="G3Introduzione"/>
        <w:rPr>
          <w:lang w:val="it-IT"/>
        </w:rPr>
      </w:pPr>
      <w:r w:rsidRPr="001555AC">
        <w:rPr>
          <w:lang w:val="it-IT"/>
        </w:rPr>
        <w:t xml:space="preserve">Sono </w:t>
      </w:r>
      <w:r>
        <w:rPr>
          <w:lang w:val="it-IT"/>
        </w:rPr>
        <w:t>6</w:t>
      </w:r>
      <w:r w:rsidRPr="001555AC">
        <w:rPr>
          <w:lang w:val="it-IT"/>
        </w:rPr>
        <w:t xml:space="preserve">0 </w:t>
      </w:r>
      <w:r>
        <w:rPr>
          <w:lang w:val="it-IT"/>
        </w:rPr>
        <w:t xml:space="preserve">gli Stati coinvolti in </w:t>
      </w:r>
      <w:r w:rsidRPr="001555AC">
        <w:rPr>
          <w:lang w:val="it-IT"/>
        </w:rPr>
        <w:t xml:space="preserve">conflitti </w:t>
      </w:r>
      <w:r w:rsidR="00E115A4">
        <w:rPr>
          <w:lang w:val="it-IT"/>
        </w:rPr>
        <w:t xml:space="preserve">ad inizio luglio 2013 </w:t>
      </w:r>
      <w:r>
        <w:rPr>
          <w:lang w:val="it-IT"/>
        </w:rPr>
        <w:t>(</w:t>
      </w:r>
      <w:hyperlink r:id="rId8" w:history="1">
        <w:r w:rsidRPr="00495303">
          <w:rPr>
            <w:rStyle w:val="Collegamentoipertestuale"/>
            <w:lang w:val="it-IT"/>
          </w:rPr>
          <w:t>www.guerreincorso.it</w:t>
        </w:r>
      </w:hyperlink>
      <w:r>
        <w:rPr>
          <w:lang w:val="it-IT"/>
        </w:rPr>
        <w:t xml:space="preserve">). </w:t>
      </w:r>
      <w:r w:rsidRPr="001555AC">
        <w:rPr>
          <w:lang w:val="it-IT"/>
        </w:rPr>
        <w:t xml:space="preserve">Alcuni sono sotto gli occhi di tutti, altri sono dimenticati, ma non per questo meno crudeli. </w:t>
      </w:r>
      <w:r w:rsidR="00E115A4">
        <w:rPr>
          <w:lang w:val="it-IT"/>
        </w:rPr>
        <w:t>E poi v</w:t>
      </w:r>
      <w:r w:rsidRPr="001555AC">
        <w:rPr>
          <w:lang w:val="it-IT"/>
        </w:rPr>
        <w:t xml:space="preserve">iolenza, odio, atteggiamenti </w:t>
      </w:r>
      <w:r w:rsidR="00452140">
        <w:rPr>
          <w:lang w:val="it-IT"/>
        </w:rPr>
        <w:t xml:space="preserve">polemici e </w:t>
      </w:r>
      <w:r w:rsidR="00452140" w:rsidRPr="001555AC">
        <w:rPr>
          <w:lang w:val="it-IT"/>
        </w:rPr>
        <w:t>aggressivi</w:t>
      </w:r>
      <w:r w:rsidRPr="001555AC">
        <w:rPr>
          <w:lang w:val="it-IT"/>
        </w:rPr>
        <w:t xml:space="preserve"> sono presenti anche in quei Paesi che </w:t>
      </w:r>
      <w:r w:rsidR="00E115A4">
        <w:rPr>
          <w:lang w:val="it-IT"/>
        </w:rPr>
        <w:t>si pensano</w:t>
      </w:r>
      <w:r w:rsidRPr="001555AC">
        <w:rPr>
          <w:lang w:val="it-IT"/>
        </w:rPr>
        <w:t xml:space="preserve"> "in pace". </w:t>
      </w:r>
      <w:r w:rsidR="00E115A4">
        <w:rPr>
          <w:lang w:val="it-IT"/>
        </w:rPr>
        <w:t>E</w:t>
      </w:r>
      <w:r w:rsidR="00E115A4" w:rsidRPr="001555AC">
        <w:rPr>
          <w:lang w:val="it-IT"/>
        </w:rPr>
        <w:t xml:space="preserve">ppure </w:t>
      </w:r>
      <w:r w:rsidR="00E115A4">
        <w:rPr>
          <w:lang w:val="it-IT"/>
        </w:rPr>
        <w:t>o</w:t>
      </w:r>
      <w:r w:rsidRPr="001555AC">
        <w:rPr>
          <w:lang w:val="it-IT"/>
        </w:rPr>
        <w:t xml:space="preserve">gni popolo, ogni persona avverte un profondo </w:t>
      </w:r>
      <w:r w:rsidR="00E115A4">
        <w:rPr>
          <w:lang w:val="it-IT"/>
        </w:rPr>
        <w:t xml:space="preserve">desiderio di </w:t>
      </w:r>
      <w:r w:rsidRPr="001555AC">
        <w:rPr>
          <w:lang w:val="it-IT"/>
        </w:rPr>
        <w:t>pace</w:t>
      </w:r>
      <w:r w:rsidR="00E115A4">
        <w:rPr>
          <w:lang w:val="it-IT"/>
        </w:rPr>
        <w:t xml:space="preserve">. Cosa fare? Chiara, </w:t>
      </w:r>
      <w:r w:rsidR="00BC788E">
        <w:rPr>
          <w:lang w:val="it-IT"/>
        </w:rPr>
        <w:t>ci ricorda che la pace è un dono di Gesù e</w:t>
      </w:r>
      <w:r w:rsidR="000C658C">
        <w:rPr>
          <w:lang w:val="it-IT"/>
        </w:rPr>
        <w:t xml:space="preserve"> </w:t>
      </w:r>
      <w:r w:rsidR="00E115A4">
        <w:rPr>
          <w:lang w:val="it-IT"/>
        </w:rPr>
        <w:t xml:space="preserve">ci dice </w:t>
      </w:r>
      <w:r w:rsidR="00BC788E">
        <w:rPr>
          <w:lang w:val="it-IT"/>
        </w:rPr>
        <w:t xml:space="preserve">da </w:t>
      </w:r>
      <w:r w:rsidR="00E115A4">
        <w:rPr>
          <w:lang w:val="it-IT"/>
        </w:rPr>
        <w:t>dove iniziare per costruirla.</w:t>
      </w:r>
    </w:p>
    <w:p w:rsidR="007866E7" w:rsidRPr="00A617AE" w:rsidRDefault="007866E7" w:rsidP="007866E7">
      <w:pPr>
        <w:pStyle w:val="G3Testo"/>
        <w:rPr>
          <w:i/>
          <w:lang w:val="it-IT"/>
        </w:rPr>
      </w:pPr>
    </w:p>
    <w:p w:rsidR="007866E7" w:rsidRPr="007866E7" w:rsidRDefault="007866E7" w:rsidP="007866E7">
      <w:pPr>
        <w:pStyle w:val="G3Testo"/>
        <w:rPr>
          <w:lang w:val="it-IT"/>
        </w:rPr>
      </w:pPr>
      <w:r w:rsidRPr="007866E7">
        <w:rPr>
          <w:lang w:val="it-IT"/>
        </w:rPr>
        <w:t>«La costruzione della pace richiede un amore forte, capace di amare perfino chi non contraccambia, capace di perdonare, di superare la categoria del nemico</w:t>
      </w:r>
      <w:r w:rsidR="001555AC">
        <w:rPr>
          <w:lang w:val="it-IT"/>
        </w:rPr>
        <w:t>, di amare la patria altrui come la propria.</w:t>
      </w:r>
      <w:r w:rsidRPr="007866E7">
        <w:rPr>
          <w:lang w:val="it-IT"/>
        </w:rPr>
        <w:t xml:space="preserve"> Essa domanda di trasformarci da persone pusillanimi, concentrate magari sui propri interessi e sulle proprie cose, in piccoli eroi quotidiani che, giorno dopo giorno, servendo i fratelli e le sorelle, sono pronti a donare persino la loro vita in loro favore. Essa ancora esige da noi cuore e occhi nuovi per amare e vedere in tutti altrettanti candidati alla fratellanza universale. </w:t>
      </w:r>
    </w:p>
    <w:p w:rsidR="001555AC" w:rsidRDefault="007866E7" w:rsidP="007866E7">
      <w:pPr>
        <w:pStyle w:val="G3Testo"/>
        <w:rPr>
          <w:lang w:val="it-IT"/>
        </w:rPr>
      </w:pPr>
      <w:r w:rsidRPr="007866E7">
        <w:rPr>
          <w:lang w:val="it-IT"/>
        </w:rPr>
        <w:t xml:space="preserve">Ci possiamo chiedere: “Anche nei condomini litigiosi? Anche nei colleghi di lavoro che intralciano la mia carriera? Anche in chi </w:t>
      </w:r>
      <w:r w:rsidRPr="007866E7">
        <w:rPr>
          <w:lang w:val="it-IT"/>
        </w:rPr>
        <w:lastRenderedPageBreak/>
        <w:t xml:space="preserve">milita in un altro partito o in una squadra di calcio antagonista? Anche nelle persone di religione o di </w:t>
      </w:r>
      <w:r w:rsidR="001555AC">
        <w:rPr>
          <w:lang w:val="it-IT"/>
        </w:rPr>
        <w:t>nazionalità diverse dalla mia?”</w:t>
      </w:r>
    </w:p>
    <w:p w:rsidR="001555AC" w:rsidRPr="00E115A4" w:rsidRDefault="007866E7" w:rsidP="001555AC">
      <w:pPr>
        <w:pStyle w:val="G3Testo"/>
        <w:rPr>
          <w:lang w:val="it-IT"/>
        </w:rPr>
      </w:pPr>
      <w:r w:rsidRPr="007866E7">
        <w:rPr>
          <w:lang w:val="it-IT"/>
        </w:rPr>
        <w:t xml:space="preserve">Sì, ognuno mi è fratello e sorella. </w:t>
      </w:r>
      <w:r w:rsidRPr="00E115A4">
        <w:rPr>
          <w:lang w:val="it-IT"/>
        </w:rPr>
        <w:t>La pace inizia proprio qui, dal rapporto che so instaurare con ogni mio prossimo</w:t>
      </w:r>
      <w:r w:rsidR="001555AC" w:rsidRPr="00E115A4">
        <w:rPr>
          <w:lang w:val="it-IT"/>
        </w:rPr>
        <w:t xml:space="preserve"> […].</w:t>
      </w:r>
    </w:p>
    <w:p w:rsidR="007866E7" w:rsidRDefault="001555AC" w:rsidP="00BC788E">
      <w:pPr>
        <w:pStyle w:val="G3Testo"/>
        <w:rPr>
          <w:lang w:val="it-IT"/>
        </w:rPr>
      </w:pPr>
      <w:r w:rsidRPr="00E115A4">
        <w:rPr>
          <w:lang w:val="it-IT"/>
        </w:rPr>
        <w:t>Il mondo cambia se cambiamo noi</w:t>
      </w:r>
      <w:r w:rsidR="00BC788E">
        <w:rPr>
          <w:lang w:val="it-IT"/>
        </w:rPr>
        <w:t>»</w:t>
      </w:r>
      <w:r w:rsidRPr="00E115A4">
        <w:rPr>
          <w:lang w:val="it-IT"/>
        </w:rPr>
        <w:t xml:space="preserve">. </w:t>
      </w:r>
    </w:p>
    <w:p w:rsidR="00C33CF7" w:rsidRPr="007866E7" w:rsidRDefault="00C33CF7" w:rsidP="00C33CF7">
      <w:pPr>
        <w:pStyle w:val="G3Testo"/>
        <w:jc w:val="right"/>
        <w:rPr>
          <w:lang w:val="it-IT"/>
        </w:rPr>
      </w:pPr>
      <w:r>
        <w:rPr>
          <w:lang w:val="it-IT"/>
        </w:rPr>
        <w:t>Chiara</w:t>
      </w:r>
    </w:p>
    <w:p w:rsidR="007866E7" w:rsidRPr="007866E7" w:rsidRDefault="007866E7" w:rsidP="007866E7">
      <w:pPr>
        <w:pStyle w:val="G3titolo"/>
        <w:jc w:val="right"/>
        <w:rPr>
          <w:rStyle w:val="G3domanda"/>
          <w:i/>
          <w:sz w:val="16"/>
          <w:lang w:val="it-IT"/>
        </w:rPr>
      </w:pPr>
    </w:p>
    <w:p w:rsidR="007866E7" w:rsidRPr="007866E7" w:rsidRDefault="007866E7" w:rsidP="007866E7">
      <w:pPr>
        <w:pStyle w:val="G3titolo"/>
        <w:jc w:val="right"/>
        <w:rPr>
          <w:rStyle w:val="G3domanda"/>
          <w:i/>
          <w:sz w:val="16"/>
          <w:lang w:val="it-IT"/>
        </w:rPr>
      </w:pPr>
      <w:r w:rsidRPr="007866E7">
        <w:rPr>
          <w:rStyle w:val="G3domanda"/>
          <w:sz w:val="16"/>
          <w:lang w:val="it-IT"/>
        </w:rPr>
        <w:t>Dal commento alla Parola di Vita gennaio 2004</w:t>
      </w:r>
      <w:r w:rsidRPr="007866E7">
        <w:rPr>
          <w:rStyle w:val="G3domanda"/>
          <w:i/>
          <w:sz w:val="16"/>
          <w:lang w:val="it-IT"/>
        </w:rPr>
        <w:t xml:space="preserve"> «Vi do la mia pace» </w:t>
      </w:r>
      <w:r w:rsidRPr="007866E7">
        <w:rPr>
          <w:rStyle w:val="G3domanda"/>
          <w:sz w:val="16"/>
          <w:lang w:val="it-IT"/>
        </w:rPr>
        <w:t>(</w:t>
      </w:r>
      <w:proofErr w:type="spellStart"/>
      <w:r w:rsidRPr="007866E7">
        <w:rPr>
          <w:rStyle w:val="G3domanda"/>
          <w:i/>
          <w:sz w:val="16"/>
          <w:lang w:val="it-IT"/>
        </w:rPr>
        <w:t>Gv</w:t>
      </w:r>
      <w:proofErr w:type="spellEnd"/>
      <w:r w:rsidRPr="007866E7">
        <w:rPr>
          <w:rStyle w:val="G3domanda"/>
          <w:i/>
          <w:sz w:val="16"/>
          <w:lang w:val="it-IT"/>
        </w:rPr>
        <w:t xml:space="preserve"> </w:t>
      </w:r>
      <w:r w:rsidRPr="007866E7">
        <w:rPr>
          <w:rStyle w:val="G3domanda"/>
          <w:sz w:val="16"/>
          <w:lang w:val="it-IT"/>
        </w:rPr>
        <w:t>14,27)</w:t>
      </w:r>
    </w:p>
    <w:sectPr w:rsidR="007866E7" w:rsidRPr="007866E7" w:rsidSect="00B22519">
      <w:pgSz w:w="11906" w:h="16838" w:code="9"/>
      <w:pgMar w:top="1701" w:right="1134" w:bottom="4133" w:left="1134" w:header="709" w:footer="709" w:gutter="0"/>
      <w:cols w:num="3" w:space="116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15A4" w:rsidRDefault="00E115A4" w:rsidP="001555AC">
      <w:pPr>
        <w:spacing w:after="0" w:line="240" w:lineRule="auto"/>
      </w:pPr>
      <w:r>
        <w:separator/>
      </w:r>
    </w:p>
  </w:endnote>
  <w:endnote w:type="continuationSeparator" w:id="0">
    <w:p w:rsidR="00E115A4" w:rsidRDefault="00E115A4" w:rsidP="00155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15A4" w:rsidRDefault="00E115A4" w:rsidP="001555AC">
      <w:pPr>
        <w:spacing w:after="0" w:line="240" w:lineRule="auto"/>
      </w:pPr>
      <w:r>
        <w:separator/>
      </w:r>
    </w:p>
  </w:footnote>
  <w:footnote w:type="continuationSeparator" w:id="0">
    <w:p w:rsidR="00E115A4" w:rsidRDefault="00E115A4" w:rsidP="001555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07039"/>
    <w:multiLevelType w:val="hybridMultilevel"/>
    <w:tmpl w:val="54665D14"/>
    <w:lvl w:ilvl="0" w:tplc="F7CAC3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FC22C30"/>
    <w:multiLevelType w:val="hybridMultilevel"/>
    <w:tmpl w:val="ACC80D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6"/>
  <w:proofState w:spelling="clean"/>
  <w:attachedTemplate r:id="rId1"/>
  <w:stylePaneFormatFilter w:val="3F01"/>
  <w:doNotTrackMoves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66E7"/>
    <w:rsid w:val="000B6588"/>
    <w:rsid w:val="000C658C"/>
    <w:rsid w:val="000E11ED"/>
    <w:rsid w:val="001555AC"/>
    <w:rsid w:val="001C432D"/>
    <w:rsid w:val="00245F49"/>
    <w:rsid w:val="003C04FC"/>
    <w:rsid w:val="003C36FC"/>
    <w:rsid w:val="003E6828"/>
    <w:rsid w:val="00407C00"/>
    <w:rsid w:val="00443EA7"/>
    <w:rsid w:val="00452140"/>
    <w:rsid w:val="004E1F6D"/>
    <w:rsid w:val="00693E5A"/>
    <w:rsid w:val="007866E7"/>
    <w:rsid w:val="007B7F0F"/>
    <w:rsid w:val="00802170"/>
    <w:rsid w:val="00842AA5"/>
    <w:rsid w:val="009D337F"/>
    <w:rsid w:val="009D7AD8"/>
    <w:rsid w:val="00A17370"/>
    <w:rsid w:val="00A44477"/>
    <w:rsid w:val="00A617AE"/>
    <w:rsid w:val="00AD7FB5"/>
    <w:rsid w:val="00B2201E"/>
    <w:rsid w:val="00B22519"/>
    <w:rsid w:val="00B710E6"/>
    <w:rsid w:val="00BC0B08"/>
    <w:rsid w:val="00BC788E"/>
    <w:rsid w:val="00C3144D"/>
    <w:rsid w:val="00C33CF7"/>
    <w:rsid w:val="00CB3B1F"/>
    <w:rsid w:val="00CC165A"/>
    <w:rsid w:val="00CF61B6"/>
    <w:rsid w:val="00D05151"/>
    <w:rsid w:val="00DA7C58"/>
    <w:rsid w:val="00DE2101"/>
    <w:rsid w:val="00E115A4"/>
    <w:rsid w:val="00EB7090"/>
    <w:rsid w:val="00FB455A"/>
    <w:rsid w:val="00FE2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455A"/>
    <w:pPr>
      <w:spacing w:after="200" w:line="276" w:lineRule="auto"/>
    </w:pPr>
    <w:rPr>
      <w:rFonts w:ascii="Calibri" w:eastAsia="Calibri" w:hAnsi="Calibri"/>
      <w:sz w:val="22"/>
      <w:szCs w:val="22"/>
      <w:lang w:val="en-US" w:eastAsia="en-US"/>
    </w:rPr>
  </w:style>
  <w:style w:type="paragraph" w:styleId="Titolo3">
    <w:name w:val="heading 3"/>
    <w:basedOn w:val="Normale"/>
    <w:next w:val="Normale"/>
    <w:qFormat/>
    <w:rsid w:val="00B22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G3Testo">
    <w:name w:val="G3 Testo"/>
    <w:basedOn w:val="Normale"/>
    <w:rsid w:val="007866E7"/>
    <w:pPr>
      <w:spacing w:after="0" w:line="220" w:lineRule="exact"/>
      <w:jc w:val="both"/>
    </w:pPr>
    <w:rPr>
      <w:rFonts w:ascii="Arial" w:hAnsi="Arial"/>
      <w:sz w:val="19"/>
      <w:szCs w:val="20"/>
    </w:rPr>
  </w:style>
  <w:style w:type="paragraph" w:customStyle="1" w:styleId="G3Introduzione">
    <w:name w:val="G3 Introduzione"/>
    <w:basedOn w:val="G3Testo"/>
    <w:rsid w:val="00B22519"/>
    <w:rPr>
      <w:i/>
      <w:iCs/>
    </w:rPr>
  </w:style>
  <w:style w:type="character" w:customStyle="1" w:styleId="G3domanda">
    <w:name w:val="G3 domanda"/>
    <w:basedOn w:val="Carpredefinitoparagrafo"/>
    <w:rsid w:val="00B22519"/>
    <w:rPr>
      <w:rFonts w:ascii="Arial" w:hAnsi="Arial"/>
      <w:b/>
      <w:bCs/>
      <w:sz w:val="19"/>
    </w:rPr>
  </w:style>
  <w:style w:type="paragraph" w:customStyle="1" w:styleId="G3titolo">
    <w:name w:val="G3 titolo"/>
    <w:basedOn w:val="G3Testo"/>
    <w:rsid w:val="00B22519"/>
    <w:pPr>
      <w:jc w:val="left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FB455A"/>
    <w:pPr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D0515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character" w:customStyle="1" w:styleId="apple-converted-space">
    <w:name w:val="apple-converted-space"/>
    <w:basedOn w:val="Carpredefinitoparagrafo"/>
    <w:rsid w:val="00D05151"/>
  </w:style>
  <w:style w:type="character" w:styleId="Collegamentoipertestuale">
    <w:name w:val="Hyperlink"/>
    <w:basedOn w:val="Carpredefinitoparagrafo"/>
    <w:uiPriority w:val="99"/>
    <w:unhideWhenUsed/>
    <w:rsid w:val="00D05151"/>
    <w:rPr>
      <w:color w:val="0000FF"/>
      <w:u w:val="single"/>
    </w:rPr>
  </w:style>
  <w:style w:type="character" w:styleId="Enfasicorsivo">
    <w:name w:val="Emphasis"/>
    <w:basedOn w:val="Carpredefinitoparagrafo"/>
    <w:uiPriority w:val="20"/>
    <w:qFormat/>
    <w:rsid w:val="00D05151"/>
    <w:rPr>
      <w:i/>
      <w:iCs/>
    </w:rPr>
  </w:style>
  <w:style w:type="character" w:styleId="Enfasigrassetto">
    <w:name w:val="Strong"/>
    <w:basedOn w:val="Carpredefinitoparagrafo"/>
    <w:uiPriority w:val="22"/>
    <w:qFormat/>
    <w:rsid w:val="00D05151"/>
    <w:rPr>
      <w:b/>
      <w:bCs/>
    </w:rPr>
  </w:style>
  <w:style w:type="paragraph" w:styleId="Testonotaapidipagina">
    <w:name w:val="footnote text"/>
    <w:basedOn w:val="Normale"/>
    <w:link w:val="TestonotaapidipaginaCarattere"/>
    <w:semiHidden/>
    <w:rsid w:val="001555AC"/>
    <w:pPr>
      <w:tabs>
        <w:tab w:val="left" w:pos="284"/>
      </w:tabs>
      <w:spacing w:after="0" w:line="300" w:lineRule="exact"/>
      <w:ind w:left="284" w:hanging="284"/>
      <w:jc w:val="both"/>
    </w:pPr>
    <w:rPr>
      <w:rFonts w:ascii="Times New Roman" w:eastAsia="Times New Roman" w:hAnsi="Times New Roman"/>
      <w:sz w:val="18"/>
      <w:szCs w:val="20"/>
      <w:lang w:val="it-IT"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1555AC"/>
    <w:rPr>
      <w:sz w:val="18"/>
    </w:rPr>
  </w:style>
  <w:style w:type="character" w:styleId="Rimandonotaapidipagina">
    <w:name w:val="footnote reference"/>
    <w:basedOn w:val="Carpredefinitoparagrafo"/>
    <w:semiHidden/>
    <w:rsid w:val="001555AC"/>
    <w:rPr>
      <w:rFonts w:ascii="Times New Roman" w:hAnsi="Times New Roman"/>
      <w:position w:val="6"/>
      <w:sz w:val="18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433693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23506">
          <w:marLeft w:val="0"/>
          <w:marRight w:val="0"/>
          <w:marTop w:val="31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erreincorso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ra\AppData\Roaming\Microsoft\Templates\2013_1-2%2002%20POSTA%20DA_Siria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282A85-CADB-44FB-B620-932200D6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2013_1-2 02 POSTA DA_Siria</Template>
  <TotalTime>4</TotalTime>
  <Pages>1</Pages>
  <Words>268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Centro Gen 3 f.</Company>
  <LinksUpToDate>false</LinksUpToDate>
  <CharactersWithSpaces>1656</CharactersWithSpaces>
  <SharedDoc>false</SharedDoc>
  <HLinks>
    <vt:vector size="6" baseType="variant">
      <vt:variant>
        <vt:i4>3014706</vt:i4>
      </vt:variant>
      <vt:variant>
        <vt:i4>0</vt:i4>
      </vt:variant>
      <vt:variant>
        <vt:i4>0</vt:i4>
      </vt:variant>
      <vt:variant>
        <vt:i4>5</vt:i4>
      </vt:variant>
      <vt:variant>
        <vt:lpwstr>http://www.facebook.com/events/278669592256422/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</dc:creator>
  <cp:lastModifiedBy>Sara</cp:lastModifiedBy>
  <cp:revision>4</cp:revision>
  <cp:lastPrinted>2013-08-01T08:09:00Z</cp:lastPrinted>
  <dcterms:created xsi:type="dcterms:W3CDTF">2013-07-03T13:37:00Z</dcterms:created>
  <dcterms:modified xsi:type="dcterms:W3CDTF">2013-08-01T08:09:00Z</dcterms:modified>
</cp:coreProperties>
</file>